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8F1A3" w14:textId="77777777" w:rsidR="00272AFF" w:rsidRDefault="00272AFF" w:rsidP="00272A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KIRKEBY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9BAE85D" w14:textId="77777777" w:rsidR="00272AFF" w:rsidRDefault="00272AFF" w:rsidP="00272A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Ripon. Dyer.</w:t>
      </w:r>
    </w:p>
    <w:p w14:paraId="6270EBB5" w14:textId="77777777" w:rsidR="00272AFF" w:rsidRDefault="00272AFF" w:rsidP="00272AFF">
      <w:pPr>
        <w:pStyle w:val="NoSpacing"/>
        <w:rPr>
          <w:rFonts w:cs="Times New Roman"/>
          <w:szCs w:val="24"/>
        </w:rPr>
      </w:pPr>
    </w:p>
    <w:p w14:paraId="210F7A3D" w14:textId="77777777" w:rsidR="00272AFF" w:rsidRDefault="00272AFF" w:rsidP="00272AFF">
      <w:pPr>
        <w:pStyle w:val="NoSpacing"/>
        <w:rPr>
          <w:rFonts w:cs="Times New Roman"/>
          <w:szCs w:val="24"/>
        </w:rPr>
      </w:pPr>
    </w:p>
    <w:p w14:paraId="69D136D2" w14:textId="77777777" w:rsidR="00272AFF" w:rsidRDefault="00272AFF" w:rsidP="00272A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Laweton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1A310D21" w14:textId="77777777" w:rsidR="00272AFF" w:rsidRDefault="00272AFF" w:rsidP="00272A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42C03">
          <w:rPr>
            <w:rStyle w:val="Hyperlink"/>
            <w:rFonts w:cs="Times New Roman"/>
            <w:szCs w:val="24"/>
          </w:rPr>
          <w:t>https://waalt.uh.edu/index.php/CP40/689:_K-Z</w:t>
        </w:r>
      </w:hyperlink>
      <w:r>
        <w:rPr>
          <w:rFonts w:cs="Times New Roman"/>
          <w:szCs w:val="24"/>
        </w:rPr>
        <w:t xml:space="preserve"> )</w:t>
      </w:r>
    </w:p>
    <w:p w14:paraId="66D1619C" w14:textId="77777777" w:rsidR="00272AFF" w:rsidRDefault="00272AFF" w:rsidP="00272AFF">
      <w:pPr>
        <w:pStyle w:val="NoSpacing"/>
        <w:rPr>
          <w:rFonts w:cs="Times New Roman"/>
          <w:szCs w:val="24"/>
        </w:rPr>
      </w:pPr>
    </w:p>
    <w:p w14:paraId="099A8779" w14:textId="77777777" w:rsidR="00272AFF" w:rsidRDefault="00272AFF" w:rsidP="00272AFF">
      <w:pPr>
        <w:pStyle w:val="NoSpacing"/>
        <w:rPr>
          <w:rFonts w:cs="Times New Roman"/>
          <w:szCs w:val="24"/>
        </w:rPr>
      </w:pPr>
    </w:p>
    <w:p w14:paraId="084BF2B8" w14:textId="77777777" w:rsidR="00272AFF" w:rsidRDefault="00272AFF" w:rsidP="00272A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2024</w:t>
      </w:r>
    </w:p>
    <w:p w14:paraId="1E272A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64271" w14:textId="77777777" w:rsidR="00272AFF" w:rsidRDefault="00272AFF" w:rsidP="009139A6">
      <w:r>
        <w:separator/>
      </w:r>
    </w:p>
  </w:endnote>
  <w:endnote w:type="continuationSeparator" w:id="0">
    <w:p w14:paraId="17FDFE52" w14:textId="77777777" w:rsidR="00272AFF" w:rsidRDefault="00272A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2D6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23B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0F3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70D7A" w14:textId="77777777" w:rsidR="00272AFF" w:rsidRDefault="00272AFF" w:rsidP="009139A6">
      <w:r>
        <w:separator/>
      </w:r>
    </w:p>
  </w:footnote>
  <w:footnote w:type="continuationSeparator" w:id="0">
    <w:p w14:paraId="6CFF888E" w14:textId="77777777" w:rsidR="00272AFF" w:rsidRDefault="00272A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8BF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DB1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8A4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FF"/>
    <w:rsid w:val="000666E0"/>
    <w:rsid w:val="002510B7"/>
    <w:rsid w:val="00270799"/>
    <w:rsid w:val="00272A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BD27B"/>
  <w15:chartTrackingRefBased/>
  <w15:docId w15:val="{2C1634B4-17A2-4D36-A308-0AFD7814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2A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2024-06-18T20:14:00Z</dcterms:created>
  <dcterms:modified xsi:type="dcterms:W3CDTF">2024-06-18T20:14:00Z</dcterms:modified>
</cp:coreProperties>
</file>